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B62B2F">
        <w:rPr>
          <w:rFonts w:asciiTheme="majorHAnsi" w:hAnsiTheme="majorHAnsi" w:cstheme="majorHAnsi"/>
          <w:u w:val="single"/>
        </w:rPr>
        <w:t>Lesson 2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05889" w:rsidRDefault="00B62B2F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5A6A36F" wp14:editId="1DF28103">
            <wp:extent cx="3810000" cy="20038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4993" cy="201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39A" w:rsidRDefault="00B62B2F" w:rsidP="00F2439A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23FE78A" wp14:editId="734B60A8">
            <wp:extent cx="3613389" cy="302895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4313" cy="304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39A" w:rsidRPr="00F2439A" w:rsidRDefault="00F2439A" w:rsidP="00F2439A">
      <w:p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Steps to Success:</w:t>
      </w:r>
    </w:p>
    <w:p w:rsidR="00F2439A" w:rsidRPr="00F2439A" w:rsidRDefault="00F2439A" w:rsidP="00F2439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Share the tens equally</w:t>
      </w:r>
    </w:p>
    <w:p w:rsidR="00F2439A" w:rsidRPr="00F2439A" w:rsidRDefault="00F2439A" w:rsidP="00F2439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Exchange the extra ten for 10 ones</w:t>
      </w:r>
    </w:p>
    <w:p w:rsidR="00F2439A" w:rsidRPr="00F2439A" w:rsidRDefault="00F2439A" w:rsidP="00F2439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Share the ones equally</w:t>
      </w:r>
    </w:p>
    <w:p w:rsidR="00F2439A" w:rsidRDefault="00F2439A" w:rsidP="00CB3E43">
      <w:pPr>
        <w:rPr>
          <w:rFonts w:asciiTheme="majorHAnsi" w:hAnsiTheme="majorHAnsi" w:cstheme="majorHAnsi"/>
          <w:sz w:val="28"/>
        </w:rPr>
      </w:pP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6E4257B" wp14:editId="7FAA5836">
            <wp:extent cx="4383721" cy="3276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3023" cy="3283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39A" w:rsidRDefault="00F2439A" w:rsidP="00CB3E43">
      <w:pPr>
        <w:rPr>
          <w:rFonts w:asciiTheme="majorHAnsi" w:hAnsiTheme="majorHAnsi" w:cstheme="majorHAnsi"/>
          <w:sz w:val="28"/>
        </w:rPr>
      </w:pPr>
    </w:p>
    <w:p w:rsidR="00F2439A" w:rsidRPr="00F2439A" w:rsidRDefault="00F2439A" w:rsidP="00F2439A">
      <w:p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Steps to Success:</w:t>
      </w:r>
    </w:p>
    <w:p w:rsidR="00F2439A" w:rsidRPr="00F2439A" w:rsidRDefault="00F2439A" w:rsidP="00F2439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Share the tens equally</w:t>
      </w:r>
    </w:p>
    <w:p w:rsidR="00F2439A" w:rsidRPr="00F2439A" w:rsidRDefault="00F2439A" w:rsidP="00F2439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Exchange the extra ten for 10 ones</w:t>
      </w:r>
    </w:p>
    <w:p w:rsidR="00F2439A" w:rsidRPr="00F2439A" w:rsidRDefault="00F2439A" w:rsidP="00F2439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Share the ones equally</w:t>
      </w:r>
    </w:p>
    <w:p w:rsidR="00F2439A" w:rsidRPr="00F2439A" w:rsidRDefault="00F2439A" w:rsidP="00F2439A">
      <w:pPr>
        <w:rPr>
          <w:rFonts w:asciiTheme="majorHAnsi" w:hAnsiTheme="majorHAnsi" w:cstheme="majorHAnsi"/>
          <w:sz w:val="28"/>
        </w:rPr>
      </w:pP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</w:p>
    <w:p w:rsidR="00F2439A" w:rsidRDefault="00F2439A" w:rsidP="00CB3E43">
      <w:pPr>
        <w:rPr>
          <w:rFonts w:asciiTheme="majorHAnsi" w:hAnsiTheme="majorHAnsi" w:cstheme="majorHAnsi"/>
          <w:sz w:val="28"/>
        </w:rPr>
      </w:pPr>
    </w:p>
    <w:p w:rsidR="00F2439A" w:rsidRDefault="00F2439A" w:rsidP="00CB3E43">
      <w:pPr>
        <w:rPr>
          <w:rFonts w:asciiTheme="majorHAnsi" w:hAnsiTheme="majorHAnsi" w:cstheme="majorHAnsi"/>
          <w:sz w:val="28"/>
        </w:rPr>
      </w:pPr>
    </w:p>
    <w:p w:rsidR="00F2439A" w:rsidRDefault="00F2439A" w:rsidP="00CB3E43">
      <w:pPr>
        <w:rPr>
          <w:rFonts w:asciiTheme="majorHAnsi" w:hAnsiTheme="majorHAnsi" w:cstheme="majorHAnsi"/>
          <w:sz w:val="28"/>
        </w:rPr>
      </w:pPr>
    </w:p>
    <w:p w:rsidR="00F2439A" w:rsidRDefault="00F2439A" w:rsidP="00CB3E43">
      <w:pPr>
        <w:rPr>
          <w:rFonts w:asciiTheme="majorHAnsi" w:hAnsiTheme="majorHAnsi" w:cstheme="majorHAnsi"/>
          <w:sz w:val="28"/>
        </w:rPr>
      </w:pPr>
    </w:p>
    <w:p w:rsidR="00F2439A" w:rsidRDefault="00F2439A" w:rsidP="00CB3E43">
      <w:pPr>
        <w:rPr>
          <w:rFonts w:asciiTheme="majorHAnsi" w:hAnsiTheme="majorHAnsi" w:cstheme="majorHAnsi"/>
          <w:sz w:val="28"/>
        </w:rPr>
      </w:pPr>
    </w:p>
    <w:p w:rsidR="00F2439A" w:rsidRDefault="00F2439A" w:rsidP="00CB3E43">
      <w:pPr>
        <w:rPr>
          <w:rFonts w:asciiTheme="majorHAnsi" w:hAnsiTheme="majorHAnsi" w:cstheme="majorHAnsi"/>
          <w:sz w:val="28"/>
        </w:rPr>
      </w:pPr>
    </w:p>
    <w:p w:rsidR="00F2439A" w:rsidRDefault="00B62B2F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  <w:r>
        <w:rPr>
          <w:rFonts w:asciiTheme="majorHAnsi" w:hAnsiTheme="majorHAnsi" w:cstheme="majorHAnsi"/>
          <w:sz w:val="28"/>
        </w:rPr>
        <w:t>3.</w:t>
      </w:r>
      <w:r w:rsidR="00F2439A">
        <w:rPr>
          <w:rFonts w:asciiTheme="majorHAnsi" w:hAnsiTheme="majorHAnsi" w:cstheme="majorHAnsi"/>
          <w:sz w:val="28"/>
        </w:rPr>
        <w:t xml:space="preserve"> Draw base 10 (dienes) or counters and a place value grid to work out the division</w:t>
      </w:r>
    </w:p>
    <w:p w:rsidR="00B62B2F" w:rsidRDefault="00F2439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39EF963" wp14:editId="0502DEE1">
            <wp:extent cx="1676400" cy="5048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39A" w:rsidRPr="00F2439A" w:rsidRDefault="00F2439A" w:rsidP="00F2439A">
      <w:p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Steps to Success:</w:t>
      </w:r>
    </w:p>
    <w:p w:rsidR="00F2439A" w:rsidRPr="00F2439A" w:rsidRDefault="00F2439A" w:rsidP="00F2439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Share the tens equally</w:t>
      </w:r>
    </w:p>
    <w:p w:rsidR="00F2439A" w:rsidRPr="00F2439A" w:rsidRDefault="00F2439A" w:rsidP="00F2439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Exchange the extra ten for 10 ones</w:t>
      </w:r>
    </w:p>
    <w:p w:rsidR="00F2439A" w:rsidRPr="00F2439A" w:rsidRDefault="00F2439A" w:rsidP="00F2439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Share the ones equally</w:t>
      </w:r>
    </w:p>
    <w:p w:rsidR="00F2439A" w:rsidRDefault="00F2439A" w:rsidP="00CB3E43">
      <w:pPr>
        <w:rPr>
          <w:rFonts w:asciiTheme="majorHAnsi" w:hAnsiTheme="majorHAnsi" w:cstheme="majorHAnsi"/>
          <w:sz w:val="28"/>
        </w:rPr>
      </w:pP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</w:p>
    <w:p w:rsidR="00E550E8" w:rsidRPr="006774B3" w:rsidRDefault="00E550E8" w:rsidP="00CB3E43">
      <w:pPr>
        <w:rPr>
          <w:rFonts w:asciiTheme="majorHAnsi" w:hAnsiTheme="majorHAnsi" w:cstheme="majorHAnsi"/>
          <w:sz w:val="28"/>
        </w:rPr>
      </w:pPr>
    </w:p>
    <w:sectPr w:rsidR="00E550E8" w:rsidRPr="006774B3" w:rsidSect="00CB3E43">
      <w:headerReference w:type="default" r:id="rId11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B0AD3"/>
    <w:multiLevelType w:val="hybridMultilevel"/>
    <w:tmpl w:val="1C28AC96"/>
    <w:lvl w:ilvl="0" w:tplc="DEB6A24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E074EE"/>
    <w:multiLevelType w:val="hybridMultilevel"/>
    <w:tmpl w:val="085856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508EF"/>
    <w:rsid w:val="00B62B2F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550E8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2439A"/>
    <w:rsid w:val="00F35FF7"/>
    <w:rsid w:val="00F375A9"/>
    <w:rsid w:val="00F54693"/>
    <w:rsid w:val="00F60136"/>
    <w:rsid w:val="00F71992"/>
    <w:rsid w:val="00F92207"/>
    <w:rsid w:val="00F959BE"/>
    <w:rsid w:val="00FC6D34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8F5F34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24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17</TotalTime>
  <Pages>2</Pages>
  <Words>85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2021-02-01T15:57:00Z</dcterms:created>
  <dcterms:modified xsi:type="dcterms:W3CDTF">2021-02-01T16:17:00Z</dcterms:modified>
</cp:coreProperties>
</file>